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25383" w:rsidRDefault="00925383">
      <w:pPr>
        <w:spacing w:line="580" w:lineRule="exact"/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 w:rsidR="00DD3E67"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3</w:t>
      </w:r>
    </w:p>
    <w:p w:rsidR="00925383" w:rsidRDefault="00925383">
      <w:pPr>
        <w:spacing w:line="580" w:lineRule="exact"/>
        <w:jc w:val="center"/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</w:pPr>
    </w:p>
    <w:p w:rsidR="00925383" w:rsidRDefault="00925383">
      <w:pPr>
        <w:spacing w:line="580" w:lineRule="exact"/>
        <w:jc w:val="center"/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</w:pPr>
      <w:r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  <w:t>同意报考证明</w:t>
      </w:r>
    </w:p>
    <w:p w:rsidR="00925383" w:rsidRDefault="00925383">
      <w:pPr>
        <w:spacing w:line="580" w:lineRule="exact"/>
        <w:ind w:firstLineChars="200" w:firstLine="674"/>
        <w:rPr>
          <w:rFonts w:ascii="宋体" w:hAnsi="宋体" w:hint="eastAsia"/>
          <w:b/>
          <w:bCs/>
          <w:color w:val="000000"/>
          <w:spacing w:val="8"/>
          <w:sz w:val="32"/>
          <w:szCs w:val="32"/>
        </w:rPr>
      </w:pPr>
    </w:p>
    <w:p w:rsidR="00925383" w:rsidRDefault="00925383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×××同志，性别，民族，政治面貌，身份证号码为：××××，现为××××（填写单位详细名称及职务）。</w:t>
      </w:r>
    </w:p>
    <w:p w:rsidR="00925383" w:rsidRDefault="00925383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我单位同意×××同志报考</w:t>
      </w: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××</w:t>
      </w:r>
      <w:r w:rsidR="00D75034">
        <w:rPr>
          <w:rFonts w:ascii="仿宋_GB2312" w:eastAsia="仿宋_GB2312" w:hAnsi="宋体" w:hint="eastAsia"/>
          <w:bCs/>
          <w:spacing w:val="8"/>
          <w:sz w:val="32"/>
          <w:szCs w:val="32"/>
        </w:rPr>
        <w:t>单位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××职位，如果该同志被贵单位录用，我们将配合办理其工作调动手续。</w:t>
      </w:r>
    </w:p>
    <w:p w:rsidR="00925383" w:rsidRDefault="00925383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</w:p>
    <w:p w:rsidR="00925383" w:rsidRDefault="00925383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人事部门负责人（签字）：</w:t>
      </w:r>
    </w:p>
    <w:p w:rsidR="00925383" w:rsidRDefault="00925383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办公电话：</w:t>
      </w:r>
    </w:p>
    <w:p w:rsidR="00925383" w:rsidRDefault="00925383">
      <w:pPr>
        <w:adjustRightInd w:val="0"/>
        <w:snapToGrid w:val="0"/>
        <w:spacing w:line="560" w:lineRule="exact"/>
        <w:ind w:firstLineChars="190" w:firstLine="638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办公地址：</w:t>
      </w:r>
    </w:p>
    <w:p w:rsidR="00925383" w:rsidRDefault="00925383">
      <w:pPr>
        <w:adjustRightInd w:val="0"/>
        <w:snapToGrid w:val="0"/>
        <w:spacing w:line="560" w:lineRule="exact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</w:p>
    <w:p w:rsidR="00925383" w:rsidRDefault="00925383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 xml:space="preserve">  盖章（人事部门公章）</w:t>
      </w:r>
    </w:p>
    <w:p w:rsidR="00925383" w:rsidRDefault="0092538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201</w:t>
      </w:r>
      <w:r w:rsidR="00BF1ECC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年  月  日</w:t>
      </w:r>
    </w:p>
    <w:sectPr w:rsidR="00925383">
      <w:pgSz w:w="11907" w:h="16840"/>
      <w:pgMar w:top="1701" w:right="1531" w:bottom="153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7E8" w:rsidRDefault="00A547E8" w:rsidP="00D75034">
      <w:r>
        <w:separator/>
      </w:r>
    </w:p>
  </w:endnote>
  <w:endnote w:type="continuationSeparator" w:id="0">
    <w:p w:rsidR="00A547E8" w:rsidRDefault="00A547E8" w:rsidP="00D75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7E8" w:rsidRDefault="00A547E8" w:rsidP="00D75034">
      <w:r>
        <w:separator/>
      </w:r>
    </w:p>
  </w:footnote>
  <w:footnote w:type="continuationSeparator" w:id="0">
    <w:p w:rsidR="00A547E8" w:rsidRDefault="00A547E8" w:rsidP="00D750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420"/>
  <w:drawingGridHorizontalSpacing w:val="113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64696"/>
    <w:rsid w:val="003F0718"/>
    <w:rsid w:val="00416737"/>
    <w:rsid w:val="00846E2B"/>
    <w:rsid w:val="00925383"/>
    <w:rsid w:val="00A547E8"/>
    <w:rsid w:val="00BF1ECC"/>
    <w:rsid w:val="00D75034"/>
    <w:rsid w:val="00DD3E67"/>
    <w:rsid w:val="00EC4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My company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subject/>
  <dc:creator>gbsjggbc</dc:creator>
  <cp:keywords/>
  <dc:description/>
  <cp:lastModifiedBy>刘昊</cp:lastModifiedBy>
  <cp:revision>2</cp:revision>
  <cp:lastPrinted>2015-01-30T07:22:00Z</cp:lastPrinted>
  <dcterms:created xsi:type="dcterms:W3CDTF">2017-01-18T04:32:00Z</dcterms:created>
  <dcterms:modified xsi:type="dcterms:W3CDTF">2017-01-18T04:32:00Z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2052-6.6.0.2740</vt:lpwstr>
  </property>
</Properties>
</file>